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1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728667C3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AF748A">
        <w:rPr>
          <w:rFonts w:cs="Arial"/>
          <w:b/>
          <w:color w:val="2F5496" w:themeColor="accent5" w:themeShade="BF"/>
          <w:sz w:val="36"/>
          <w:szCs w:val="32"/>
        </w:rPr>
        <w:t>Guia XML - Mensagem CC457A v1.0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368A1C36" w14:textId="50E4BE93" w:rsidR="00670C17" w:rsidRDefault="00AF748A" w:rsidP="007A4B9F">
      <w:pPr>
        <w:ind w:left="3969"/>
        <w:rPr>
          <w:noProof/>
          <w:lang w:eastAsia="pt-PT"/>
        </w:rPr>
      </w:pPr>
      <w:r w:rsidRPr="00AF748A">
        <w:rPr>
          <w:rFonts w:cs="Arial"/>
          <w:b/>
          <w:color w:val="2F5496" w:themeColor="accent5" w:themeShade="BF"/>
          <w:sz w:val="28"/>
          <w:szCs w:val="24"/>
        </w:rPr>
        <w:t>Notificação do registo da notificação</w:t>
      </w:r>
    </w:p>
    <w:p w14:paraId="36AAF092" w14:textId="56ABC839" w:rsidR="00670C17" w:rsidRDefault="00670C17" w:rsidP="007A4B9F">
      <w:pPr>
        <w:ind w:left="3969"/>
        <w:rPr>
          <w:noProof/>
          <w:lang w:eastAsia="pt-PT"/>
        </w:rPr>
      </w:pPr>
    </w:p>
    <w:p w14:paraId="172D2546" w14:textId="77777777" w:rsidR="00A20C35" w:rsidRDefault="00A20C35" w:rsidP="007A4B9F">
      <w:pPr>
        <w:ind w:left="3969"/>
        <w:rPr>
          <w:noProof/>
          <w:lang w:eastAsia="pt-PT"/>
        </w:rPr>
      </w:pPr>
    </w:p>
    <w:p w14:paraId="3BA2FB04" w14:textId="77777777" w:rsidR="00A41D97" w:rsidRDefault="00A41D97" w:rsidP="007A4B9F">
      <w:pPr>
        <w:ind w:left="3969"/>
        <w:rPr>
          <w:noProof/>
          <w:lang w:eastAsia="pt-PT"/>
        </w:rPr>
      </w:pPr>
    </w:p>
    <w:p w14:paraId="27CE207B" w14:textId="3CDDD17F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FA49C4">
        <w:rPr>
          <w:rFonts w:cs="Arial"/>
          <w:color w:val="2F5496" w:themeColor="accent5" w:themeShade="BF"/>
          <w:sz w:val="36"/>
          <w:szCs w:val="40"/>
        </w:rPr>
        <w:t>01-03-2023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663139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663139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663139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663139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663139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663139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663139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663139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7BC08103" w:rsidR="006A2AFC" w:rsidRDefault="00663139" w:rsidP="00663139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74050E">
              <w:t>1.0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663139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663139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663139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663139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1B991182" w:rsidR="00CE079E" w:rsidRDefault="00CE079E" w:rsidP="00663139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663139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663139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663139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663139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663139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663139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663139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663139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663139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63D48619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663139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63D48619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663139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663139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663139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63D48619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663139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4AAE3F80" w:rsidR="00CE079E" w:rsidRPr="004176AD" w:rsidRDefault="5F655B9F" w:rsidP="63D48619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63D48619">
              <w:rPr>
                <w:rFonts w:cs="Arial"/>
                <w:color w:val="000000" w:themeColor="text1"/>
                <w:sz w:val="18"/>
                <w:szCs w:val="18"/>
              </w:rPr>
              <w:t>01</w:t>
            </w:r>
            <w:r w:rsidR="00F31271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  <w:r w:rsidRPr="63D48619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  <w:r w:rsidR="00F31271">
              <w:rPr>
                <w:rFonts w:cs="Arial"/>
                <w:color w:val="000000" w:themeColor="text1"/>
                <w:sz w:val="18"/>
                <w:szCs w:val="18"/>
              </w:rPr>
              <w:t>3.</w:t>
            </w:r>
            <w:r w:rsidRPr="63D48619">
              <w:rPr>
                <w:rFonts w:cs="Arial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66313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63D48619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77777777" w:rsidR="00CE079E" w:rsidRPr="004176AD" w:rsidRDefault="00CE079E" w:rsidP="00663139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77777777" w:rsidR="00CE079E" w:rsidRPr="004176AD" w:rsidRDefault="00CE079E" w:rsidP="00663139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3541E1D8" w14:textId="77777777" w:rsidR="00CE079E" w:rsidRPr="004176AD" w:rsidRDefault="00CE079E" w:rsidP="00663139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  <w:tr w:rsidR="00CE079E" w:rsidRPr="004176AD" w14:paraId="0C9B4901" w14:textId="77777777" w:rsidTr="63D48619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663139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663139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663139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663139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ind w:right="-23"/>
          </w:pPr>
          <w:r>
            <w:t>ÍNDICE</w:t>
          </w:r>
        </w:p>
        <w:p w14:paraId="08ADDE4C" w14:textId="270CE22F" w:rsidR="001E5CEB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7539599" w:history="1">
            <w:r w:rsidR="001E5CEB" w:rsidRPr="00236AEE">
              <w:rPr>
                <w:rStyle w:val="Hiperligao"/>
                <w:noProof/>
              </w:rPr>
              <w:t>1.</w:t>
            </w:r>
            <w:r w:rsidR="001E5CEB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1E5CEB" w:rsidRPr="00236AEE">
              <w:rPr>
                <w:rStyle w:val="Hiperligao"/>
                <w:noProof/>
              </w:rPr>
              <w:t>CC457A – Notificação do registo da notificação – Mapeamento da Mensagem de Notificação do Registo da Notificação</w:t>
            </w:r>
            <w:r w:rsidR="001E5CEB">
              <w:rPr>
                <w:noProof/>
                <w:webHidden/>
              </w:rPr>
              <w:tab/>
            </w:r>
            <w:r w:rsidR="001E5CEB">
              <w:rPr>
                <w:noProof/>
                <w:webHidden/>
              </w:rPr>
              <w:fldChar w:fldCharType="begin"/>
            </w:r>
            <w:r w:rsidR="001E5CEB">
              <w:rPr>
                <w:noProof/>
                <w:webHidden/>
              </w:rPr>
              <w:instrText xml:space="preserve"> PAGEREF _Toc127539599 \h </w:instrText>
            </w:r>
            <w:r w:rsidR="001E5CEB">
              <w:rPr>
                <w:noProof/>
                <w:webHidden/>
              </w:rPr>
            </w:r>
            <w:r w:rsidR="001E5CEB">
              <w:rPr>
                <w:noProof/>
                <w:webHidden/>
              </w:rPr>
              <w:fldChar w:fldCharType="separate"/>
            </w:r>
            <w:r w:rsidR="001E5CEB">
              <w:rPr>
                <w:noProof/>
                <w:webHidden/>
              </w:rPr>
              <w:t>4</w:t>
            </w:r>
            <w:r w:rsidR="001E5CEB">
              <w:rPr>
                <w:noProof/>
                <w:webHidden/>
              </w:rPr>
              <w:fldChar w:fldCharType="end"/>
            </w:r>
          </w:hyperlink>
        </w:p>
        <w:p w14:paraId="1135B18D" w14:textId="39146FAE" w:rsidR="001E5CEB" w:rsidRDefault="00000000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27539600" w:history="1">
            <w:r w:rsidR="001E5CEB" w:rsidRPr="00236AEE">
              <w:rPr>
                <w:rStyle w:val="Hiperligao"/>
                <w:noProof/>
              </w:rPr>
              <w:t>2.</w:t>
            </w:r>
            <w:r w:rsidR="001E5CEB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1E5CEB" w:rsidRPr="00236AEE">
              <w:rPr>
                <w:rStyle w:val="Hiperligao"/>
                <w:noProof/>
              </w:rPr>
              <w:t>Legenda</w:t>
            </w:r>
            <w:r w:rsidR="001E5CEB">
              <w:rPr>
                <w:noProof/>
                <w:webHidden/>
              </w:rPr>
              <w:tab/>
            </w:r>
            <w:r w:rsidR="001E5CEB">
              <w:rPr>
                <w:noProof/>
                <w:webHidden/>
              </w:rPr>
              <w:fldChar w:fldCharType="begin"/>
            </w:r>
            <w:r w:rsidR="001E5CEB">
              <w:rPr>
                <w:noProof/>
                <w:webHidden/>
              </w:rPr>
              <w:instrText xml:space="preserve"> PAGEREF _Toc127539600 \h </w:instrText>
            </w:r>
            <w:r w:rsidR="001E5CEB">
              <w:rPr>
                <w:noProof/>
                <w:webHidden/>
              </w:rPr>
            </w:r>
            <w:r w:rsidR="001E5CEB">
              <w:rPr>
                <w:noProof/>
                <w:webHidden/>
              </w:rPr>
              <w:fldChar w:fldCharType="separate"/>
            </w:r>
            <w:r w:rsidR="001E5CEB">
              <w:rPr>
                <w:noProof/>
                <w:webHidden/>
              </w:rPr>
              <w:t>6</w:t>
            </w:r>
            <w:r w:rsidR="001E5CEB">
              <w:rPr>
                <w:noProof/>
                <w:webHidden/>
              </w:rPr>
              <w:fldChar w:fldCharType="end"/>
            </w:r>
          </w:hyperlink>
        </w:p>
        <w:p w14:paraId="78C582F1" w14:textId="53E91A94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49E1AD8D" w14:textId="77777777" w:rsidR="008350E5" w:rsidRPr="00CE16A4" w:rsidRDefault="008350E5" w:rsidP="008350E5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6184139A" w14:textId="12055E22" w:rsidR="001E5CEB" w:rsidRDefault="008350E5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sz w:val="22"/>
          <w:szCs w:val="22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7539607" w:history="1">
        <w:r w:rsidR="001E5CEB" w:rsidRPr="00C956E0">
          <w:rPr>
            <w:rStyle w:val="Hiperligao"/>
            <w:noProof/>
          </w:rPr>
          <w:t>Tabela 1 - elementos de dados da mensagem cc457a</w:t>
        </w:r>
        <w:r w:rsidR="001E5CEB">
          <w:rPr>
            <w:noProof/>
            <w:webHidden/>
          </w:rPr>
          <w:tab/>
        </w:r>
        <w:r w:rsidR="001E5CEB">
          <w:rPr>
            <w:noProof/>
            <w:webHidden/>
          </w:rPr>
          <w:fldChar w:fldCharType="begin"/>
        </w:r>
        <w:r w:rsidR="001E5CEB">
          <w:rPr>
            <w:noProof/>
            <w:webHidden/>
          </w:rPr>
          <w:instrText xml:space="preserve"> PAGEREF _Toc127539607 \h </w:instrText>
        </w:r>
        <w:r w:rsidR="001E5CEB">
          <w:rPr>
            <w:noProof/>
            <w:webHidden/>
          </w:rPr>
        </w:r>
        <w:r w:rsidR="001E5CEB">
          <w:rPr>
            <w:noProof/>
            <w:webHidden/>
          </w:rPr>
          <w:fldChar w:fldCharType="separate"/>
        </w:r>
        <w:r w:rsidR="001E5CEB">
          <w:rPr>
            <w:noProof/>
            <w:webHidden/>
          </w:rPr>
          <w:t>5</w:t>
        </w:r>
        <w:r w:rsidR="001E5CEB">
          <w:rPr>
            <w:noProof/>
            <w:webHidden/>
          </w:rPr>
          <w:fldChar w:fldCharType="end"/>
        </w:r>
      </w:hyperlink>
    </w:p>
    <w:p w14:paraId="2BEFED48" w14:textId="22F0F1DC" w:rsidR="00701B37" w:rsidRPr="008350E5" w:rsidRDefault="008350E5" w:rsidP="00701B37">
      <w:r>
        <w:rPr>
          <w:b/>
          <w:bCs/>
          <w:smallCaps/>
          <w:noProof/>
          <w:lang w:val="en-US"/>
        </w:rPr>
        <w:fldChar w:fldCharType="end"/>
      </w:r>
    </w:p>
    <w:p w14:paraId="261322E4" w14:textId="77777777" w:rsidR="00701B37" w:rsidRPr="008350E5" w:rsidRDefault="00701B37" w:rsidP="00701B37">
      <w:pPr>
        <w:jc w:val="right"/>
      </w:pPr>
    </w:p>
    <w:p w14:paraId="371886A8" w14:textId="77777777" w:rsidR="00701B37" w:rsidRPr="008350E5" w:rsidRDefault="00701B37" w:rsidP="00701B37"/>
    <w:p w14:paraId="0288C831" w14:textId="79EA930E" w:rsidR="00701B37" w:rsidRPr="008350E5" w:rsidRDefault="00701B37" w:rsidP="00701B37">
      <w:pPr>
        <w:sectPr w:rsidR="00701B37" w:rsidRPr="008350E5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0D18376E" w14:textId="6DF2F9E3" w:rsidR="004516B5" w:rsidRDefault="004516B5" w:rsidP="008350E5">
      <w:pPr>
        <w:pStyle w:val="Ttulo1"/>
        <w:numPr>
          <w:ilvl w:val="0"/>
          <w:numId w:val="47"/>
        </w:numPr>
        <w:ind w:left="432" w:hanging="432"/>
      </w:pPr>
      <w:bookmarkStart w:id="0" w:name="_Toc87352143"/>
      <w:bookmarkStart w:id="1" w:name="_Toc97545271"/>
      <w:bookmarkStart w:id="2" w:name="_Toc127539599"/>
      <w:bookmarkStart w:id="3" w:name="_Toc6203965"/>
      <w:bookmarkStart w:id="4" w:name="_Toc5601451"/>
      <w:bookmarkStart w:id="5" w:name="_Toc332450"/>
      <w:bookmarkStart w:id="6" w:name="_Toc332232"/>
      <w:bookmarkStart w:id="7" w:name="_Toc532103709"/>
      <w:bookmarkStart w:id="8" w:name="_Toc532103481"/>
      <w:bookmarkStart w:id="9" w:name="_Toc532037518"/>
      <w:bookmarkStart w:id="10" w:name="_Toc532009431"/>
      <w:bookmarkStart w:id="11" w:name="_Toc532009203"/>
      <w:bookmarkStart w:id="12" w:name="_Toc532008714"/>
      <w:bookmarkStart w:id="13" w:name="_Toc532007920"/>
      <w:bookmarkStart w:id="14" w:name="_Toc531777240"/>
      <w:bookmarkStart w:id="15" w:name="_Toc531775644"/>
      <w:bookmarkStart w:id="16" w:name="_Toc531758611"/>
      <w:bookmarkStart w:id="17" w:name="_Toc531517793"/>
      <w:bookmarkStart w:id="18" w:name="_Toc531517618"/>
      <w:bookmarkStart w:id="19" w:name="_Toc531517148"/>
      <w:bookmarkStart w:id="20" w:name="_Toc531515941"/>
      <w:bookmarkStart w:id="21" w:name="_Toc531430662"/>
      <w:bookmarkStart w:id="22" w:name="_Toc531430423"/>
      <w:bookmarkStart w:id="23" w:name="_Toc532103708"/>
      <w:bookmarkStart w:id="24" w:name="_Toc532103480"/>
      <w:bookmarkStart w:id="25" w:name="_Toc532037517"/>
      <w:bookmarkStart w:id="26" w:name="_Toc532009430"/>
      <w:bookmarkStart w:id="27" w:name="_Toc532009202"/>
      <w:bookmarkStart w:id="28" w:name="_Toc532008713"/>
      <w:bookmarkStart w:id="29" w:name="_Toc532007919"/>
      <w:bookmarkStart w:id="30" w:name="_Toc531777239"/>
      <w:bookmarkStart w:id="31" w:name="_Toc531775643"/>
      <w:bookmarkStart w:id="32" w:name="_Toc531758610"/>
      <w:bookmarkStart w:id="33" w:name="_Toc531517792"/>
      <w:bookmarkStart w:id="34" w:name="_Toc531517617"/>
      <w:bookmarkStart w:id="35" w:name="_Toc531517147"/>
      <w:bookmarkStart w:id="36" w:name="_Toc531515940"/>
      <w:bookmarkStart w:id="37" w:name="_Toc531430661"/>
      <w:bookmarkStart w:id="38" w:name="_Toc531430422"/>
      <w:r>
        <w:lastRenderedPageBreak/>
        <w:t>CC457A – Notificação do registo da notificação</w:t>
      </w:r>
      <w:bookmarkStart w:id="39" w:name="_Hlt55896838"/>
      <w:bookmarkEnd w:id="39"/>
      <w:r>
        <w:t xml:space="preserve"> – Mapeamento da Mensagem </w:t>
      </w:r>
      <w:bookmarkEnd w:id="0"/>
      <w:r>
        <w:t>de Notificação do Registo da Notificação</w:t>
      </w:r>
      <w:bookmarkEnd w:id="1"/>
      <w:bookmarkEnd w:id="2"/>
      <w:r>
        <w:t xml:space="preserve">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0B44BD0" w14:textId="77777777" w:rsidR="00497C18" w:rsidRDefault="00497C18" w:rsidP="00497C18"/>
    <w:p w14:paraId="0EB605DF" w14:textId="4AAA03D9" w:rsidR="004516B5" w:rsidRDefault="004516B5" w:rsidP="004516B5">
      <w:r>
        <w:t>Mensagem para notific</w:t>
      </w:r>
      <w:r w:rsidR="00BA5755">
        <w:t xml:space="preserve">ar </w:t>
      </w:r>
      <w:r>
        <w:t xml:space="preserve">o registo da notificação </w:t>
      </w:r>
      <w:r w:rsidR="00BA5755">
        <w:t>E</w:t>
      </w:r>
      <w:r>
        <w:t>I</w:t>
      </w:r>
      <w:r w:rsidR="008350E5">
        <w:t>D</w:t>
      </w:r>
      <w:r>
        <w:t xml:space="preserve">R: 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4"/>
        <w:gridCol w:w="3429"/>
        <w:gridCol w:w="563"/>
        <w:gridCol w:w="965"/>
        <w:gridCol w:w="3127"/>
        <w:gridCol w:w="3302"/>
        <w:gridCol w:w="361"/>
      </w:tblGrid>
      <w:tr w:rsidR="004516B5" w14:paraId="42FF4E1F" w14:textId="77777777" w:rsidTr="008350E5">
        <w:trPr>
          <w:trHeight w:val="706"/>
          <w:tblHeader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32934C1" w14:textId="77777777" w:rsidR="004516B5" w:rsidRPr="004516B5" w:rsidRDefault="004516B5" w:rsidP="004516B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4516B5"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29B61CF" w14:textId="02A802CD" w:rsidR="004516B5" w:rsidRPr="004516B5" w:rsidRDefault="004516B5" w:rsidP="004516B5">
            <w:pPr>
              <w:jc w:val="center"/>
              <w:rPr>
                <w:b/>
                <w:snapToGrid w:val="0"/>
                <w:color w:val="FFFFFF" w:themeColor="background1"/>
              </w:rPr>
            </w:pPr>
            <w:r w:rsidRPr="004516B5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E0415BE" w14:textId="77777777" w:rsidR="004516B5" w:rsidRPr="004516B5" w:rsidRDefault="004516B5" w:rsidP="004516B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4516B5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DC3082B" w14:textId="77777777" w:rsidR="004516B5" w:rsidRPr="004516B5" w:rsidRDefault="004516B5" w:rsidP="004516B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4516B5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E1D33E9" w14:textId="77777777" w:rsidR="004516B5" w:rsidRPr="004516B5" w:rsidRDefault="004516B5" w:rsidP="004516B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4516B5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15D46C3" w14:textId="77777777" w:rsidR="004516B5" w:rsidRPr="004516B5" w:rsidRDefault="004516B5" w:rsidP="004516B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4516B5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2708DDE" w14:textId="77777777" w:rsidR="004516B5" w:rsidRPr="004516B5" w:rsidRDefault="004516B5" w:rsidP="004516B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4516B5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4516B5" w14:paraId="3123ADB7" w14:textId="77777777" w:rsidTr="008350E5">
        <w:trPr>
          <w:trHeight w:val="381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64D83F" w14:textId="77777777" w:rsidR="004516B5" w:rsidRDefault="004516B5" w:rsidP="004516B5">
            <w:pPr>
              <w:rPr>
                <w:b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C8D2AF" w14:textId="77777777" w:rsidR="004516B5" w:rsidRDefault="004516B5" w:rsidP="004516B5">
            <w:r>
              <w:rPr>
                <w:b/>
                <w:bCs/>
                <w:snapToGrid w:val="0"/>
                <w:color w:val="0000FF"/>
              </w:rPr>
              <w:t>CC457A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476FB1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94DDA0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71492" w14:textId="77777777" w:rsidR="004516B5" w:rsidRDefault="004516B5" w:rsidP="004516B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&lt;CC457A&gt;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D0FE4" w14:textId="77777777" w:rsidR="004516B5" w:rsidRDefault="004516B5" w:rsidP="004516B5"/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7520E" w14:textId="77777777" w:rsidR="004516B5" w:rsidRDefault="004516B5" w:rsidP="004516B5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4516B5" w14:paraId="16947C17" w14:textId="77777777" w:rsidTr="008350E5">
        <w:trPr>
          <w:trHeight w:val="381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CC1C06" w14:textId="77777777" w:rsidR="004516B5" w:rsidRDefault="004516B5" w:rsidP="004516B5"/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5BE426" w14:textId="77777777" w:rsidR="004516B5" w:rsidRDefault="004516B5" w:rsidP="004516B5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4C7B11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A1F5B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31BA5A" w14:textId="77777777" w:rsidR="004516B5" w:rsidRDefault="004516B5" w:rsidP="004516B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6F5CC" w14:textId="77777777" w:rsidR="004516B5" w:rsidRDefault="004516B5" w:rsidP="004516B5">
            <w:pPr>
              <w:jc w:val="both"/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06A8D" w14:textId="77777777" w:rsidR="004516B5" w:rsidRDefault="004516B5" w:rsidP="004516B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516B5" w14:paraId="1F63E099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422A" w14:textId="77777777" w:rsidR="004516B5" w:rsidRDefault="004516B5" w:rsidP="004516B5"/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2DDC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1A46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E8F7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172F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3C8A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6B80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5CA6E055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11EA" w14:textId="77777777" w:rsidR="004516B5" w:rsidRDefault="004516B5" w:rsidP="004516B5">
            <w:pPr>
              <w:rPr>
                <w:color w:val="000000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3106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860E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7684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7EF8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C1D8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3576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68C96465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0F73" w14:textId="77777777" w:rsidR="004516B5" w:rsidRDefault="004516B5" w:rsidP="004516B5">
            <w:pPr>
              <w:rPr>
                <w:color w:val="000000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57D6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9B44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301B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62B0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C7F0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1F66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03081D7E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5674" w14:textId="77777777" w:rsidR="004516B5" w:rsidRDefault="004516B5" w:rsidP="004516B5">
            <w:pPr>
              <w:rPr>
                <w:color w:val="000000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58DD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DD05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CE46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3BE2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0885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B1BA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2F671A78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13FB" w14:textId="77777777" w:rsidR="004516B5" w:rsidRDefault="004516B5" w:rsidP="004516B5">
            <w:pPr>
              <w:rPr>
                <w:color w:val="000000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80A5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F91B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5F5F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7BD4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5653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6D9E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055D646F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3FCB" w14:textId="77777777" w:rsidR="004516B5" w:rsidRDefault="004516B5" w:rsidP="004516B5">
            <w:pPr>
              <w:rPr>
                <w:color w:val="000000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0C30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652E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6416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79AF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F24F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A254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49C4F448" w14:textId="77777777" w:rsidTr="008350E5">
        <w:trPr>
          <w:trHeight w:val="381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E2A9B9" w14:textId="77777777" w:rsidR="004516B5" w:rsidRDefault="004516B5" w:rsidP="004516B5">
            <w:pPr>
              <w:rPr>
                <w:color w:val="000000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60F47" w14:textId="77777777" w:rsidR="004516B5" w:rsidRDefault="004516B5" w:rsidP="004516B5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D4CE04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F04446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77FC95" w14:textId="77777777" w:rsidR="004516B5" w:rsidRDefault="004516B5" w:rsidP="004516B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21C115" w14:textId="77777777" w:rsidR="004516B5" w:rsidRDefault="004516B5" w:rsidP="004516B5">
            <w:pPr>
              <w:jc w:val="both"/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F9447A" w14:textId="77777777" w:rsidR="004516B5" w:rsidRDefault="004516B5" w:rsidP="004516B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516B5" w14:paraId="14A9E6F1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4094" w14:textId="77777777" w:rsidR="004516B5" w:rsidRDefault="004516B5" w:rsidP="004516B5"/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401C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63EA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D782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6559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0058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F0DC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1708337A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55CF" w14:textId="77777777" w:rsidR="004516B5" w:rsidRDefault="004516B5" w:rsidP="004516B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D11E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73D2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05F3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F9C4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C0C6" w14:textId="7B2B73CD" w:rsidR="004516B5" w:rsidRDefault="004516B5" w:rsidP="004516B5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6457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62643FD5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88F1" w14:textId="77777777" w:rsidR="004516B5" w:rsidRDefault="004516B5" w:rsidP="004516B5">
            <w:pPr>
              <w:rPr>
                <w:color w:val="000000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532D" w14:textId="77777777" w:rsidR="004516B5" w:rsidRPr="00A21318" w:rsidRDefault="004516B5" w:rsidP="004516B5">
            <w:pPr>
              <w:rPr>
                <w:b/>
                <w:bCs/>
                <w:color w:val="000000"/>
                <w:szCs w:val="24"/>
                <w:lang w:val="pt-BR"/>
              </w:rPr>
            </w:pPr>
            <w:r w:rsidRPr="00A21318">
              <w:rPr>
                <w:b/>
                <w:bCs/>
                <w:color w:val="000000"/>
                <w:szCs w:val="24"/>
                <w:lang w:val="pt-BR"/>
              </w:rPr>
              <w:t>MRN do registo da notificação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C615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DA36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2780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4A31" w14:textId="43217EE4" w:rsidR="004516B5" w:rsidRPr="00A21318" w:rsidRDefault="004516B5" w:rsidP="004516B5">
            <w:pPr>
              <w:jc w:val="both"/>
              <w:rPr>
                <w:color w:val="000000"/>
                <w:szCs w:val="24"/>
                <w:lang w:val="pt-BR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1AD5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49DBF965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C225" w14:textId="77777777" w:rsidR="004516B5" w:rsidRDefault="004516B5" w:rsidP="004516B5">
            <w:pPr>
              <w:rPr>
                <w:color w:val="000000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D144" w14:textId="77777777" w:rsidR="004516B5" w:rsidRPr="00A21318" w:rsidRDefault="004516B5" w:rsidP="004516B5">
            <w:pPr>
              <w:rPr>
                <w:b/>
                <w:bCs/>
                <w:color w:val="000000"/>
                <w:szCs w:val="24"/>
                <w:lang w:val="pt-BR"/>
              </w:rPr>
            </w:pPr>
            <w:r w:rsidRPr="00A21318">
              <w:rPr>
                <w:b/>
                <w:bCs/>
                <w:color w:val="000000"/>
                <w:szCs w:val="24"/>
                <w:lang w:val="pt-BR"/>
              </w:rPr>
              <w:t>Data e hora do registo da notificação EIR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1703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AADB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4217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EIRnotificationDateAndTime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3E7A" w14:textId="3BA103D6" w:rsidR="004516B5" w:rsidRPr="00A21318" w:rsidRDefault="004516B5" w:rsidP="004516B5">
            <w:pPr>
              <w:jc w:val="both"/>
              <w:rPr>
                <w:color w:val="000000"/>
                <w:szCs w:val="24"/>
                <w:lang w:val="pt-BR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AB29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0CECBBB7" w14:textId="77777777" w:rsidTr="008350E5">
        <w:trPr>
          <w:trHeight w:val="381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B65B2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 xml:space="preserve">17 09 000 000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791483" w14:textId="77777777" w:rsidR="004516B5" w:rsidRDefault="004516B5" w:rsidP="004516B5">
            <w:r>
              <w:rPr>
                <w:b/>
                <w:bCs/>
                <w:snapToGrid w:val="0"/>
                <w:color w:val="0000FF"/>
              </w:rPr>
              <w:t>Estância aduaneira de apresentação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4BDEE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C73339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04CA6E" w14:textId="77777777" w:rsidR="004516B5" w:rsidRDefault="004516B5" w:rsidP="004516B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CustomsOfficePresentation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D6A4B1" w14:textId="3533DD6B" w:rsidR="004516B5" w:rsidRPr="00A21318" w:rsidRDefault="004516B5" w:rsidP="004516B5">
            <w:pPr>
              <w:jc w:val="both"/>
              <w:rPr>
                <w:lang w:val="pt-BR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790620" w14:textId="77777777" w:rsidR="004516B5" w:rsidRDefault="004516B5" w:rsidP="004516B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516B5" w14:paraId="23BE9C5B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16E5" w14:textId="77777777" w:rsidR="004516B5" w:rsidRDefault="004516B5" w:rsidP="004516B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17 09 001 000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50F7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04A5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23E2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44D6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6DE8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1E8B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60C8AAE0" w14:textId="77777777" w:rsidTr="008350E5">
        <w:trPr>
          <w:trHeight w:val="381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810B13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2C4B4" w14:textId="77777777" w:rsidR="004516B5" w:rsidRPr="00A21318" w:rsidRDefault="004516B5" w:rsidP="004516B5">
            <w:pPr>
              <w:rPr>
                <w:lang w:val="pt-BR"/>
              </w:rPr>
            </w:pPr>
            <w:r w:rsidRPr="00A21318">
              <w:rPr>
                <w:b/>
                <w:bCs/>
                <w:snapToGrid w:val="0"/>
                <w:color w:val="0000FF"/>
                <w:lang w:val="pt-BR"/>
              </w:rPr>
              <w:t>Estância aduaneira de supervisão/controlo</w:t>
            </w:r>
            <w:r w:rsidRPr="00A21318">
              <w:rPr>
                <w:lang w:val="pt-BR"/>
              </w:rP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90D6FB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940765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EC679C" w14:textId="77777777" w:rsidR="004516B5" w:rsidRDefault="004516B5" w:rsidP="004516B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4FB52D" w14:textId="76B28DFD" w:rsidR="004516B5" w:rsidRPr="00A21318" w:rsidRDefault="004516B5" w:rsidP="004516B5">
            <w:pPr>
              <w:jc w:val="both"/>
              <w:rPr>
                <w:lang w:val="pt-BR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E6293B" w14:textId="77777777" w:rsidR="004516B5" w:rsidRDefault="004516B5" w:rsidP="004516B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516B5" w14:paraId="5D667A9C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498A" w14:textId="77777777" w:rsidR="004516B5" w:rsidRDefault="004516B5" w:rsidP="004516B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F7C4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02BB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8251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5B14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FFA2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BCF3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216D1764" w14:textId="77777777" w:rsidTr="008350E5">
        <w:trPr>
          <w:trHeight w:val="381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7AA5B0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3323CE" w14:textId="77777777" w:rsidR="004516B5" w:rsidRDefault="004516B5" w:rsidP="004516B5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F191FE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7A964A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E466A2" w14:textId="77777777" w:rsidR="004516B5" w:rsidRDefault="004516B5" w:rsidP="004516B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420ED8" w14:textId="03BDA5A9" w:rsidR="004516B5" w:rsidRPr="00A21318" w:rsidRDefault="004516B5" w:rsidP="004516B5">
            <w:pPr>
              <w:jc w:val="both"/>
              <w:rPr>
                <w:lang w:val="pt-BR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064EF" w14:textId="77777777" w:rsidR="004516B5" w:rsidRDefault="004516B5" w:rsidP="004516B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516B5" w14:paraId="39B6D99B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26C0" w14:textId="77777777" w:rsidR="004516B5" w:rsidRDefault="004516B5" w:rsidP="004516B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8246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67E9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1D20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3967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0A05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4759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21C5B5AC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D298" w14:textId="77777777" w:rsidR="004516B5" w:rsidRDefault="004516B5" w:rsidP="004516B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EF68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289F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2C4F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B6A7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0A59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BE77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60520320" w14:textId="77777777" w:rsidTr="008350E5">
        <w:trPr>
          <w:trHeight w:val="381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D7442D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5F5122" w14:textId="77777777" w:rsidR="004516B5" w:rsidRDefault="004516B5" w:rsidP="004516B5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B85693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DE1B58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BE5EC" w14:textId="77777777" w:rsidR="004516B5" w:rsidRDefault="004516B5" w:rsidP="004516B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40583D" w14:textId="77777777" w:rsidR="004516B5" w:rsidRDefault="004516B5" w:rsidP="004516B5">
            <w:pPr>
              <w:jc w:val="both"/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85FD44" w14:textId="77777777" w:rsidR="004516B5" w:rsidRDefault="004516B5" w:rsidP="004516B5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516B5" w14:paraId="72DFECCA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D245" w14:textId="77777777" w:rsidR="004516B5" w:rsidRDefault="004516B5" w:rsidP="004516B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6D44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BF7E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0CEE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DD3A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E0F2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8CD1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516B5" w14:paraId="636BEE76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EA6F" w14:textId="77777777" w:rsidR="004516B5" w:rsidRDefault="004516B5" w:rsidP="004516B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7146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792D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78CE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5F48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554C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4676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516B5" w14:paraId="451BE67F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1DA7" w14:textId="77777777" w:rsidR="004516B5" w:rsidRDefault="004516B5" w:rsidP="004516B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6203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FED6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00E2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86DD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9EEF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F7B6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516B5" w14:paraId="575D6D5F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66C2" w14:textId="77777777" w:rsidR="004516B5" w:rsidRDefault="004516B5" w:rsidP="004516B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0B67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299C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28C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D569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11F6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C4A8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516B5" w14:paraId="78230379" w14:textId="77777777" w:rsidTr="008350E5">
        <w:trPr>
          <w:trHeight w:val="381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39B798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451324" w14:textId="77777777" w:rsidR="004516B5" w:rsidRDefault="004516B5" w:rsidP="004516B5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FC2C82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446EAA" w14:textId="77777777" w:rsidR="004516B5" w:rsidRDefault="004516B5" w:rsidP="004516B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5637E9" w14:textId="77777777" w:rsidR="004516B5" w:rsidRDefault="004516B5" w:rsidP="004516B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BE2C7" w14:textId="61BD040F" w:rsidR="004516B5" w:rsidRPr="00A21318" w:rsidRDefault="004516B5" w:rsidP="004516B5">
            <w:pPr>
              <w:jc w:val="both"/>
              <w:rPr>
                <w:lang w:val="pt-BR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27ACF4" w14:textId="77777777" w:rsidR="004516B5" w:rsidRDefault="004516B5" w:rsidP="004516B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516B5" w14:paraId="12C69DD8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3C4E" w14:textId="77777777" w:rsidR="004516B5" w:rsidRDefault="004516B5" w:rsidP="004516B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6635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F26C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D3C1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67A1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8780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DE4A" w14:textId="77777777" w:rsidR="004516B5" w:rsidRDefault="004516B5" w:rsidP="004516B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516B5" w14:paraId="2A7E8DF9" w14:textId="77777777" w:rsidTr="008350E5">
        <w:trPr>
          <w:trHeight w:val="3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1C97" w14:textId="77777777" w:rsidR="004516B5" w:rsidRDefault="004516B5" w:rsidP="004516B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C4BE" w14:textId="77777777" w:rsidR="004516B5" w:rsidRDefault="004516B5" w:rsidP="004516B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7879" w14:textId="77777777" w:rsidR="004516B5" w:rsidRDefault="004516B5" w:rsidP="004516B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B6C9" w14:textId="77777777" w:rsidR="004516B5" w:rsidRDefault="004516B5" w:rsidP="004516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2E89" w14:textId="77777777" w:rsidR="004516B5" w:rsidRDefault="004516B5" w:rsidP="004516B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1EBA" w14:textId="77777777" w:rsidR="004516B5" w:rsidRDefault="004516B5" w:rsidP="004516B5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A10E" w14:textId="77777777" w:rsidR="004516B5" w:rsidRDefault="004516B5" w:rsidP="008350E5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7E2F5138" w14:textId="121AC3C8" w:rsidR="008350E5" w:rsidRDefault="008350E5" w:rsidP="008350E5">
      <w:pPr>
        <w:pStyle w:val="Legenda"/>
        <w:framePr w:hSpace="180" w:wrap="around" w:vAnchor="text" w:hAnchor="text" w:xAlign="center" w:y="1"/>
        <w:suppressOverlap/>
      </w:pPr>
      <w:bookmarkStart w:id="40" w:name="_Toc127539607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</w:t>
      </w:r>
      <w:r w:rsidRPr="0080661F">
        <w:t>elementos de dados da mensagem cc457a</w:t>
      </w:r>
      <w:bookmarkEnd w:id="40"/>
    </w:p>
    <w:p w14:paraId="51FD2A73" w14:textId="0EB2B6EE" w:rsidR="004516B5" w:rsidRDefault="004516B5" w:rsidP="004516B5">
      <w:r>
        <w:br w:type="textWrapping" w:clear="all"/>
      </w:r>
    </w:p>
    <w:p w14:paraId="3B2CF7E6" w14:textId="60D97560" w:rsidR="004516B5" w:rsidRDefault="004516B5" w:rsidP="004516B5"/>
    <w:p w14:paraId="1178CC1A" w14:textId="77777777" w:rsidR="004516B5" w:rsidRDefault="004516B5" w:rsidP="004516B5"/>
    <w:p w14:paraId="326E91C3" w14:textId="77777777" w:rsidR="004234E2" w:rsidRDefault="004234E2" w:rsidP="004F7761"/>
    <w:p w14:paraId="5A3F5A64" w14:textId="7C0AF31E" w:rsidR="00043B3E" w:rsidRDefault="00043B3E" w:rsidP="004F7761">
      <w:pPr>
        <w:sectPr w:rsidR="00043B3E" w:rsidSect="00351E87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</w:p>
    <w:p w14:paraId="625CE23C" w14:textId="77777777" w:rsidR="00B86E26" w:rsidRPr="00C35F7D" w:rsidRDefault="00B86E26" w:rsidP="00EA36B8">
      <w:pPr>
        <w:pStyle w:val="Ttulo1"/>
        <w:numPr>
          <w:ilvl w:val="0"/>
          <w:numId w:val="47"/>
        </w:numPr>
        <w:ind w:left="432" w:hanging="432"/>
      </w:pPr>
      <w:bookmarkStart w:id="41" w:name="_Toc107238333"/>
      <w:bookmarkStart w:id="42" w:name="_Toc127539600"/>
      <w:r w:rsidRPr="00C35F7D">
        <w:lastRenderedPageBreak/>
        <w:t>Legenda</w:t>
      </w:r>
      <w:bookmarkEnd w:id="41"/>
      <w:bookmarkEnd w:id="42"/>
    </w:p>
    <w:p w14:paraId="3519BD09" w14:textId="77777777" w:rsidR="00744D2A" w:rsidRDefault="00744D2A" w:rsidP="00744D2A">
      <w:pPr>
        <w:spacing w:before="120" w:after="0" w:line="360" w:lineRule="auto"/>
        <w:ind w:left="357"/>
        <w:rPr>
          <w:b/>
        </w:rPr>
      </w:pPr>
    </w:p>
    <w:p w14:paraId="07D264B3" w14:textId="5FCC20F8" w:rsidR="00EE3519" w:rsidRDefault="00EE3519" w:rsidP="00EE3519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2D6DDF6A" w14:textId="77777777" w:rsidR="00EE3519" w:rsidRPr="004E460D" w:rsidRDefault="00EE3519" w:rsidP="00EE3519">
      <w:pPr>
        <w:numPr>
          <w:ilvl w:val="0"/>
          <w:numId w:val="3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6B20A010" w14:textId="77777777" w:rsidR="00EE3519" w:rsidRDefault="00EE3519" w:rsidP="00EE3519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5DA970FF" w14:textId="77777777" w:rsidR="00EE3519" w:rsidRDefault="00EE3519" w:rsidP="00EE3519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4860CD83" w14:textId="77777777" w:rsidR="00EE3519" w:rsidRDefault="00EE3519" w:rsidP="00EE3519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44B9037D" w14:textId="77777777" w:rsidR="00EE3519" w:rsidRDefault="00EE3519" w:rsidP="00EE3519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08C7B7A4" w14:textId="77777777" w:rsidR="00EE3519" w:rsidRDefault="00EE3519" w:rsidP="00EE3519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70DCD143" w14:textId="77777777" w:rsidR="00EE3519" w:rsidRDefault="00EE3519" w:rsidP="00EE3519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6254EA81" w14:textId="77777777" w:rsidR="00EE3519" w:rsidRDefault="00EE3519" w:rsidP="00EE3519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6EB537BE" w14:textId="77777777" w:rsidR="00EE3519" w:rsidRDefault="00EE3519" w:rsidP="00EE3519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39286EE8" w14:textId="77777777" w:rsidR="00EE3519" w:rsidRDefault="00EE3519" w:rsidP="00EE3519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5F338FEC" w14:textId="77777777" w:rsidR="00EE3519" w:rsidRDefault="00EE3519" w:rsidP="00EE3519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5825422D" w14:textId="77777777" w:rsidR="00EE3519" w:rsidRDefault="00EE3519" w:rsidP="00EE3519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28689257" w14:textId="77777777" w:rsidR="00EE3519" w:rsidRDefault="00EE3519" w:rsidP="00EE3519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4EC2CCDA" w14:textId="77777777" w:rsidR="00EE3519" w:rsidRDefault="00EE3519" w:rsidP="00EE3519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22399858" w14:textId="77777777" w:rsidR="00EE3519" w:rsidRDefault="00EE3519" w:rsidP="00EE3519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169636F2" w14:textId="77777777" w:rsidR="00EE3519" w:rsidRDefault="00EE3519" w:rsidP="00EE3519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1BC6A6A0" w14:textId="77777777" w:rsidR="00EE3519" w:rsidRDefault="00EE3519" w:rsidP="00EE3519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AAAA-MM-DDThh:mm:ss</w:t>
      </w:r>
      <w:proofErr w:type="spell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2EF31142" w14:textId="77777777" w:rsidR="00EE3519" w:rsidRDefault="00EE3519" w:rsidP="00EE3519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bookmarkStart w:id="43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3DE9CF3E" w14:textId="77777777" w:rsidR="00EE3519" w:rsidRPr="00FC5BE3" w:rsidRDefault="00EE3519" w:rsidP="00DF691D">
      <w:pPr>
        <w:numPr>
          <w:ilvl w:val="0"/>
          <w:numId w:val="3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4DC05530" w14:textId="54C7443D" w:rsidR="00EE3519" w:rsidRPr="00DF691D" w:rsidRDefault="00EE3519" w:rsidP="00DF691D">
      <w:pPr>
        <w:numPr>
          <w:ilvl w:val="0"/>
          <w:numId w:val="3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66910035" w14:textId="77777777" w:rsidR="00EE3519" w:rsidRPr="00FC5BE3" w:rsidRDefault="00EE3519" w:rsidP="00DF691D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63C1CF10" w14:textId="77777777" w:rsidR="00EE3519" w:rsidRPr="00FC5BE3" w:rsidRDefault="00EE3519" w:rsidP="00DF691D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1D31828A" w14:textId="2E4814D2" w:rsidR="00EE3519" w:rsidRDefault="00EE3519" w:rsidP="00DF691D">
      <w:pPr>
        <w:numPr>
          <w:ilvl w:val="0"/>
          <w:numId w:val="39"/>
        </w:numPr>
        <w:spacing w:after="0" w:line="360" w:lineRule="auto"/>
        <w:ind w:left="1068"/>
        <w:jc w:val="both"/>
      </w:pPr>
      <w:r>
        <w:t>&lt;</w:t>
      </w:r>
      <w:r w:rsidRPr="53D371DE">
        <w:rPr>
          <w:b/>
          <w:bCs/>
        </w:rPr>
        <w:t>CC4</w:t>
      </w:r>
      <w:r w:rsidR="00DF691D">
        <w:rPr>
          <w:b/>
          <w:bCs/>
        </w:rPr>
        <w:t>57</w:t>
      </w:r>
      <w:r w:rsidRPr="53D371DE">
        <w:rPr>
          <w:b/>
          <w:bCs/>
        </w:rPr>
        <w:t>A</w:t>
      </w:r>
      <w:r>
        <w:t>&gt; tem profundidade 1. Os elementos &lt;</w:t>
      </w:r>
      <w:proofErr w:type="spellStart"/>
      <w:r w:rsidRPr="53D371DE">
        <w:rPr>
          <w:b/>
          <w:bCs/>
        </w:rPr>
        <w:t>messageHeader</w:t>
      </w:r>
      <w:proofErr w:type="spellEnd"/>
      <w:r>
        <w:t>&gt; e &lt;</w:t>
      </w:r>
      <w:proofErr w:type="spellStart"/>
      <w:r w:rsidRPr="53D371DE"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 w:rsidRPr="53D371DE">
        <w:rPr>
          <w:b/>
          <w:bCs/>
        </w:rPr>
        <w:t>From</w:t>
      </w:r>
      <w:proofErr w:type="spellEnd"/>
      <w:r>
        <w:t>&gt; (que se encontra dentro do ‘</w:t>
      </w:r>
      <w:proofErr w:type="spellStart"/>
      <w:r w:rsidRPr="53D371DE">
        <w:rPr>
          <w:b/>
          <w:bCs/>
        </w:rPr>
        <w:t>messageHeader</w:t>
      </w:r>
      <w:proofErr w:type="spellEnd"/>
      <w:r>
        <w:t xml:space="preserve">’) tem profundidade 3. </w:t>
      </w:r>
    </w:p>
    <w:bookmarkEnd w:id="43"/>
    <w:p w14:paraId="6E179704" w14:textId="77777777" w:rsidR="00AF748A" w:rsidRDefault="00AF748A" w:rsidP="00AF748A"/>
    <w:p w14:paraId="1591E055" w14:textId="77777777" w:rsidR="004F7761" w:rsidRPr="00230FC6" w:rsidRDefault="004F7761" w:rsidP="004F7761"/>
    <w:sectPr w:rsidR="004F7761" w:rsidRPr="00230FC6" w:rsidSect="004F7761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87C3F" w14:textId="77777777" w:rsidR="00AF5B2D" w:rsidRDefault="00AF5B2D" w:rsidP="00E91D07">
      <w:pPr>
        <w:spacing w:after="0" w:line="240" w:lineRule="auto"/>
      </w:pPr>
      <w:r>
        <w:separator/>
      </w:r>
    </w:p>
  </w:endnote>
  <w:endnote w:type="continuationSeparator" w:id="0">
    <w:p w14:paraId="7D1748A6" w14:textId="77777777" w:rsidR="00AF5B2D" w:rsidRDefault="00AF5B2D" w:rsidP="00E91D07">
      <w:pPr>
        <w:spacing w:after="0" w:line="240" w:lineRule="auto"/>
      </w:pPr>
      <w:r>
        <w:continuationSeparator/>
      </w:r>
    </w:p>
  </w:endnote>
  <w:endnote w:type="continuationNotice" w:id="1">
    <w:p w14:paraId="343C4FE0" w14:textId="77777777" w:rsidR="00AF5B2D" w:rsidRDefault="00AF5B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3252989F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A49C4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FA49C4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A49C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5A76F763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A49C4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5CC47A1A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74050E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5FC992C5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FA49C4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A49C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16A0BEBE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707867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27C30BB0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A49C4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6A6AE217">
            <v:shapetype id="_x0000_t202" coordsize="21600,21600" o:spt="202" path="m,l,21600r21600,l21600,xe" w14:anchorId="27CE20EE">
              <v:stroke joinstyle="miter"/>
              <v:path gradientshapeok="t" o:connecttype="rect"/>
            </v:shapetype>
            <v:shape id="Text Box 102" style="position:absolute;margin-left:68.1pt;margin-top:600.2pt;width:22.95pt;height:205.3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>
              <v:textbox style="layout-flow:vertical;mso-layout-flow-alt:bottom-to-top" inset="0,0,0,0">
                <w:txbxContent>
                  <w:p w:rsidRPr="001C4222" w:rsidR="000D7F24" w:rsidP="000D7F24" w:rsidRDefault="000D7F24" w14:paraId="665BB5D5" w14:textId="77777777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663139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348C949B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A49C4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A49C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77777777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5D1446CE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A49C4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2C6C4120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31153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31153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23A30C77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F748A">
            <w:rPr>
              <w:sz w:val="18"/>
            </w:rPr>
            <w:t>07-02-2023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77777777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5E0E7366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A49C4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A49C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4E949420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A49C4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08FC1D5A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B6599D" w14:paraId="20135991" w14:textId="77777777" w:rsidTr="00663139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062DA4AE" w14:textId="4BD023BB" w:rsidR="00B6599D" w:rsidRPr="006140E6" w:rsidRDefault="00B6599D" w:rsidP="00B6599D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A49C4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A49C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6599D" w14:paraId="643189EC" w14:textId="77777777" w:rsidTr="00663139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15FC58D" w14:textId="77777777" w:rsidR="00B6599D" w:rsidRDefault="00B6599D" w:rsidP="00B6599D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22A7CB3" w14:textId="77777777" w:rsidR="00B6599D" w:rsidRDefault="00B6599D" w:rsidP="00B6599D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2FECDFF" w14:textId="5C379BC0" w:rsidR="00B6599D" w:rsidRPr="002A1562" w:rsidRDefault="00B6599D" w:rsidP="00B6599D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A49C4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460CB" w14:textId="77777777" w:rsidR="00AF5B2D" w:rsidRDefault="00AF5B2D" w:rsidP="00E91D07">
      <w:pPr>
        <w:spacing w:after="0" w:line="240" w:lineRule="auto"/>
      </w:pPr>
      <w:r>
        <w:separator/>
      </w:r>
    </w:p>
  </w:footnote>
  <w:footnote w:type="continuationSeparator" w:id="0">
    <w:p w14:paraId="6D06E25A" w14:textId="77777777" w:rsidR="00AF5B2D" w:rsidRDefault="00AF5B2D" w:rsidP="00E91D07">
      <w:pPr>
        <w:spacing w:after="0" w:line="240" w:lineRule="auto"/>
      </w:pPr>
      <w:r>
        <w:continuationSeparator/>
      </w:r>
    </w:p>
  </w:footnote>
  <w:footnote w:type="continuationNotice" w:id="1">
    <w:p w14:paraId="2C5BA221" w14:textId="77777777" w:rsidR="00AF5B2D" w:rsidRDefault="00AF5B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2A2EFDDA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AF748A">
            <w:rPr>
              <w:rFonts w:eastAsia="Adobe Heiti Std R" w:cs="Arial"/>
              <w:color w:val="7F7F7F"/>
            </w:rPr>
            <w:t>Guia XML - Mensagem CC457A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0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0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6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1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7DD62C5D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AF748A">
      <w:rPr>
        <w:rFonts w:eastAsia="Adobe Heiti Std R" w:cs="Arial"/>
        <w:color w:val="7F7F7F"/>
      </w:rPr>
      <w:t>Guia XML - Mensagem CC457A v1.0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2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7DB54B5C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AF748A">
      <w:rPr>
        <w:rFonts w:eastAsia="Adobe Heiti Std R" w:cs="Arial"/>
        <w:color w:val="7F7F7F"/>
      </w:rPr>
      <w:t>Guia XML - Mensagem CC457A v1.0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4F355D49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AF748A">
            <w:rPr>
              <w:rFonts w:eastAsia="Adobe Heiti Std R" w:cs="Arial"/>
              <w:color w:val="7F7F7F"/>
            </w:rPr>
            <w:t>Guia XML - Mensagem CC457A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4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3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7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6A3F45A4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AF748A">
      <w:rPr>
        <w:rFonts w:eastAsia="Adobe Heiti Std R" w:cs="Arial"/>
        <w:color w:val="7F7F7F"/>
      </w:rPr>
      <w:t>Guia XML - Mensagem CC457A v1.0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5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2343A192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AF748A">
      <w:rPr>
        <w:rFonts w:eastAsia="Adobe Heiti Std R" w:cs="Arial"/>
        <w:color w:val="7F7F7F"/>
      </w:rPr>
      <w:t>Guia XML - Mensagem CC457A v1.0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16615F6"/>
    <w:multiLevelType w:val="multilevel"/>
    <w:tmpl w:val="B0064E5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3" w15:restartNumberingAfterBreak="0">
    <w:nsid w:val="4D7F345C"/>
    <w:multiLevelType w:val="hybridMultilevel"/>
    <w:tmpl w:val="B3BCC4A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27503">
    <w:abstractNumId w:val="24"/>
  </w:num>
  <w:num w:numId="2" w16cid:durableId="1916090744">
    <w:abstractNumId w:val="15"/>
  </w:num>
  <w:num w:numId="3" w16cid:durableId="407653749">
    <w:abstractNumId w:val="24"/>
  </w:num>
  <w:num w:numId="4" w16cid:durableId="1140926260">
    <w:abstractNumId w:val="15"/>
  </w:num>
  <w:num w:numId="5" w16cid:durableId="1563710658">
    <w:abstractNumId w:val="24"/>
  </w:num>
  <w:num w:numId="6" w16cid:durableId="1221674597">
    <w:abstractNumId w:val="15"/>
  </w:num>
  <w:num w:numId="7" w16cid:durableId="2100249092">
    <w:abstractNumId w:val="18"/>
  </w:num>
  <w:num w:numId="8" w16cid:durableId="1742219413">
    <w:abstractNumId w:val="32"/>
  </w:num>
  <w:num w:numId="9" w16cid:durableId="1752387642">
    <w:abstractNumId w:val="14"/>
  </w:num>
  <w:num w:numId="10" w16cid:durableId="587661404">
    <w:abstractNumId w:val="13"/>
  </w:num>
  <w:num w:numId="11" w16cid:durableId="2115129860">
    <w:abstractNumId w:val="25"/>
  </w:num>
  <w:num w:numId="12" w16cid:durableId="888372608">
    <w:abstractNumId w:val="28"/>
  </w:num>
  <w:num w:numId="13" w16cid:durableId="1377584123">
    <w:abstractNumId w:val="16"/>
  </w:num>
  <w:num w:numId="14" w16cid:durableId="74860010">
    <w:abstractNumId w:val="16"/>
    <w:lvlOverride w:ilvl="0">
      <w:startOverride w:val="1"/>
    </w:lvlOverride>
  </w:num>
  <w:num w:numId="15" w16cid:durableId="348609990">
    <w:abstractNumId w:val="20"/>
  </w:num>
  <w:num w:numId="16" w16cid:durableId="1725443938">
    <w:abstractNumId w:val="30"/>
  </w:num>
  <w:num w:numId="17" w16cid:durableId="1860318410">
    <w:abstractNumId w:val="31"/>
  </w:num>
  <w:num w:numId="18" w16cid:durableId="1075709663">
    <w:abstractNumId w:val="17"/>
  </w:num>
  <w:num w:numId="19" w16cid:durableId="1705590259">
    <w:abstractNumId w:val="20"/>
    <w:lvlOverride w:ilvl="0">
      <w:lvl w:ilvl="0">
        <w:start w:val="1"/>
        <w:numFmt w:val="decimal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20"/>
  </w:num>
  <w:num w:numId="21" w16cid:durableId="1166483133">
    <w:abstractNumId w:val="20"/>
  </w:num>
  <w:num w:numId="22" w16cid:durableId="1475024564">
    <w:abstractNumId w:val="20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7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780219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007070">
    <w:abstractNumId w:val="19"/>
    <w:lvlOverride w:ilvl="0">
      <w:startOverride w:val="1"/>
    </w:lvlOverride>
  </w:num>
  <w:num w:numId="36" w16cid:durableId="1614701665">
    <w:abstractNumId w:val="22"/>
  </w:num>
  <w:num w:numId="37" w16cid:durableId="852303945">
    <w:abstractNumId w:val="10"/>
  </w:num>
  <w:num w:numId="38" w16cid:durableId="1126774120">
    <w:abstractNumId w:val="12"/>
  </w:num>
  <w:num w:numId="39" w16cid:durableId="377970344">
    <w:abstractNumId w:val="29"/>
  </w:num>
  <w:num w:numId="40" w16cid:durableId="1159348061">
    <w:abstractNumId w:val="11"/>
  </w:num>
  <w:num w:numId="41" w16cid:durableId="211879574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97230761">
    <w:abstractNumId w:val="22"/>
  </w:num>
  <w:num w:numId="43" w16cid:durableId="68578745">
    <w:abstractNumId w:val="10"/>
  </w:num>
  <w:num w:numId="44" w16cid:durableId="563562793">
    <w:abstractNumId w:val="12"/>
  </w:num>
  <w:num w:numId="45" w16cid:durableId="1621718215">
    <w:abstractNumId w:val="29"/>
  </w:num>
  <w:num w:numId="46" w16cid:durableId="328558652">
    <w:abstractNumId w:val="26"/>
  </w:num>
  <w:num w:numId="47" w16cid:durableId="8238145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03A7C"/>
    <w:rsid w:val="00011AEE"/>
    <w:rsid w:val="00043B3E"/>
    <w:rsid w:val="00063BDB"/>
    <w:rsid w:val="00076727"/>
    <w:rsid w:val="00076CB4"/>
    <w:rsid w:val="0008015E"/>
    <w:rsid w:val="00081CEF"/>
    <w:rsid w:val="000D12ED"/>
    <w:rsid w:val="000D733E"/>
    <w:rsid w:val="000D7F24"/>
    <w:rsid w:val="000E00D5"/>
    <w:rsid w:val="000F3CF8"/>
    <w:rsid w:val="00104A87"/>
    <w:rsid w:val="00106546"/>
    <w:rsid w:val="00107319"/>
    <w:rsid w:val="00161C5E"/>
    <w:rsid w:val="00162461"/>
    <w:rsid w:val="001703D5"/>
    <w:rsid w:val="0017683D"/>
    <w:rsid w:val="00187135"/>
    <w:rsid w:val="00194543"/>
    <w:rsid w:val="001C7B27"/>
    <w:rsid w:val="001D45CB"/>
    <w:rsid w:val="001E2B12"/>
    <w:rsid w:val="001E5CEB"/>
    <w:rsid w:val="002109B1"/>
    <w:rsid w:val="00220AE0"/>
    <w:rsid w:val="00230FC6"/>
    <w:rsid w:val="00232923"/>
    <w:rsid w:val="00232EBA"/>
    <w:rsid w:val="0025085B"/>
    <w:rsid w:val="00257D04"/>
    <w:rsid w:val="00271178"/>
    <w:rsid w:val="00286DAE"/>
    <w:rsid w:val="002A1562"/>
    <w:rsid w:val="002A2AA3"/>
    <w:rsid w:val="002A4F1E"/>
    <w:rsid w:val="002C6D70"/>
    <w:rsid w:val="002D637F"/>
    <w:rsid w:val="002D7563"/>
    <w:rsid w:val="002E20F9"/>
    <w:rsid w:val="002F22A2"/>
    <w:rsid w:val="002F4184"/>
    <w:rsid w:val="0031602F"/>
    <w:rsid w:val="0032284D"/>
    <w:rsid w:val="0032773A"/>
    <w:rsid w:val="0033220D"/>
    <w:rsid w:val="00342441"/>
    <w:rsid w:val="00344D13"/>
    <w:rsid w:val="00351A32"/>
    <w:rsid w:val="00351E87"/>
    <w:rsid w:val="003677D2"/>
    <w:rsid w:val="00394F2A"/>
    <w:rsid w:val="003C4F42"/>
    <w:rsid w:val="003C564E"/>
    <w:rsid w:val="003D4069"/>
    <w:rsid w:val="003D514A"/>
    <w:rsid w:val="003E4E52"/>
    <w:rsid w:val="003E5945"/>
    <w:rsid w:val="0041247B"/>
    <w:rsid w:val="004171EB"/>
    <w:rsid w:val="004176AD"/>
    <w:rsid w:val="0042317F"/>
    <w:rsid w:val="004234E2"/>
    <w:rsid w:val="004262C1"/>
    <w:rsid w:val="0044052D"/>
    <w:rsid w:val="0044425F"/>
    <w:rsid w:val="004450D3"/>
    <w:rsid w:val="004516B5"/>
    <w:rsid w:val="00457A45"/>
    <w:rsid w:val="004601D4"/>
    <w:rsid w:val="00495F1C"/>
    <w:rsid w:val="00496A6E"/>
    <w:rsid w:val="00497C18"/>
    <w:rsid w:val="004A7982"/>
    <w:rsid w:val="004B0153"/>
    <w:rsid w:val="004B1E3B"/>
    <w:rsid w:val="004C00AB"/>
    <w:rsid w:val="004C52E7"/>
    <w:rsid w:val="004F7761"/>
    <w:rsid w:val="00500777"/>
    <w:rsid w:val="0051731A"/>
    <w:rsid w:val="00535142"/>
    <w:rsid w:val="005440CB"/>
    <w:rsid w:val="00553292"/>
    <w:rsid w:val="00570095"/>
    <w:rsid w:val="00570206"/>
    <w:rsid w:val="005B2467"/>
    <w:rsid w:val="005C7416"/>
    <w:rsid w:val="005E35CB"/>
    <w:rsid w:val="005E7485"/>
    <w:rsid w:val="005F2390"/>
    <w:rsid w:val="006140E6"/>
    <w:rsid w:val="006333EF"/>
    <w:rsid w:val="00635CF9"/>
    <w:rsid w:val="00640F66"/>
    <w:rsid w:val="00640F89"/>
    <w:rsid w:val="0065180E"/>
    <w:rsid w:val="00651CED"/>
    <w:rsid w:val="0065427D"/>
    <w:rsid w:val="0066157D"/>
    <w:rsid w:val="00663139"/>
    <w:rsid w:val="00670C17"/>
    <w:rsid w:val="00675706"/>
    <w:rsid w:val="0068164B"/>
    <w:rsid w:val="00683254"/>
    <w:rsid w:val="006938FA"/>
    <w:rsid w:val="006A2AFC"/>
    <w:rsid w:val="006C6BCD"/>
    <w:rsid w:val="006E3521"/>
    <w:rsid w:val="00701B37"/>
    <w:rsid w:val="00707867"/>
    <w:rsid w:val="00712696"/>
    <w:rsid w:val="00715D8F"/>
    <w:rsid w:val="00731D11"/>
    <w:rsid w:val="0074050E"/>
    <w:rsid w:val="00744D2A"/>
    <w:rsid w:val="007460A2"/>
    <w:rsid w:val="007478A9"/>
    <w:rsid w:val="007641CD"/>
    <w:rsid w:val="00767C7B"/>
    <w:rsid w:val="00770712"/>
    <w:rsid w:val="007849E7"/>
    <w:rsid w:val="00784A66"/>
    <w:rsid w:val="00795F8B"/>
    <w:rsid w:val="007A0EE3"/>
    <w:rsid w:val="007A4664"/>
    <w:rsid w:val="007A4B9F"/>
    <w:rsid w:val="007A6499"/>
    <w:rsid w:val="007B53FA"/>
    <w:rsid w:val="007E02DD"/>
    <w:rsid w:val="007E6B37"/>
    <w:rsid w:val="008125B7"/>
    <w:rsid w:val="008350E5"/>
    <w:rsid w:val="008529E5"/>
    <w:rsid w:val="00872696"/>
    <w:rsid w:val="0088073C"/>
    <w:rsid w:val="008B2301"/>
    <w:rsid w:val="008E1504"/>
    <w:rsid w:val="008F04FE"/>
    <w:rsid w:val="00903603"/>
    <w:rsid w:val="00906A17"/>
    <w:rsid w:val="00917423"/>
    <w:rsid w:val="00922025"/>
    <w:rsid w:val="00926C76"/>
    <w:rsid w:val="00931153"/>
    <w:rsid w:val="009610C7"/>
    <w:rsid w:val="00967C73"/>
    <w:rsid w:val="00970E2A"/>
    <w:rsid w:val="009911FD"/>
    <w:rsid w:val="009A2D75"/>
    <w:rsid w:val="009A3DA7"/>
    <w:rsid w:val="009C1817"/>
    <w:rsid w:val="009D427B"/>
    <w:rsid w:val="009F10B7"/>
    <w:rsid w:val="00A02924"/>
    <w:rsid w:val="00A074F1"/>
    <w:rsid w:val="00A12590"/>
    <w:rsid w:val="00A20C35"/>
    <w:rsid w:val="00A4106B"/>
    <w:rsid w:val="00A41D97"/>
    <w:rsid w:val="00A42DDC"/>
    <w:rsid w:val="00A432B1"/>
    <w:rsid w:val="00A62A10"/>
    <w:rsid w:val="00A63C0A"/>
    <w:rsid w:val="00A816BF"/>
    <w:rsid w:val="00A9321F"/>
    <w:rsid w:val="00A9484F"/>
    <w:rsid w:val="00A956FB"/>
    <w:rsid w:val="00AB77E2"/>
    <w:rsid w:val="00AC2767"/>
    <w:rsid w:val="00AE5EA5"/>
    <w:rsid w:val="00AE66F6"/>
    <w:rsid w:val="00AF46CA"/>
    <w:rsid w:val="00AF5B2D"/>
    <w:rsid w:val="00AF748A"/>
    <w:rsid w:val="00B00D65"/>
    <w:rsid w:val="00B25815"/>
    <w:rsid w:val="00B35A7E"/>
    <w:rsid w:val="00B450BB"/>
    <w:rsid w:val="00B50E21"/>
    <w:rsid w:val="00B56BD1"/>
    <w:rsid w:val="00B6599D"/>
    <w:rsid w:val="00B74B66"/>
    <w:rsid w:val="00B82705"/>
    <w:rsid w:val="00B8381D"/>
    <w:rsid w:val="00B86E26"/>
    <w:rsid w:val="00BA4519"/>
    <w:rsid w:val="00BA5755"/>
    <w:rsid w:val="00BD7B78"/>
    <w:rsid w:val="00BF5281"/>
    <w:rsid w:val="00C10919"/>
    <w:rsid w:val="00C22067"/>
    <w:rsid w:val="00C46A7C"/>
    <w:rsid w:val="00C51C51"/>
    <w:rsid w:val="00C674AB"/>
    <w:rsid w:val="00C80B39"/>
    <w:rsid w:val="00C82562"/>
    <w:rsid w:val="00C83B29"/>
    <w:rsid w:val="00C862CF"/>
    <w:rsid w:val="00C9209D"/>
    <w:rsid w:val="00C96A25"/>
    <w:rsid w:val="00CA271A"/>
    <w:rsid w:val="00CA3026"/>
    <w:rsid w:val="00CA3771"/>
    <w:rsid w:val="00CB04B7"/>
    <w:rsid w:val="00CB33AA"/>
    <w:rsid w:val="00CC07C7"/>
    <w:rsid w:val="00CC2FE6"/>
    <w:rsid w:val="00CE079E"/>
    <w:rsid w:val="00CE29C5"/>
    <w:rsid w:val="00CF1779"/>
    <w:rsid w:val="00D02692"/>
    <w:rsid w:val="00D07F24"/>
    <w:rsid w:val="00D118CC"/>
    <w:rsid w:val="00D138D6"/>
    <w:rsid w:val="00D350F7"/>
    <w:rsid w:val="00D35406"/>
    <w:rsid w:val="00D44340"/>
    <w:rsid w:val="00D77210"/>
    <w:rsid w:val="00D9650A"/>
    <w:rsid w:val="00DB2B82"/>
    <w:rsid w:val="00DB4315"/>
    <w:rsid w:val="00DB72F5"/>
    <w:rsid w:val="00DD7AB0"/>
    <w:rsid w:val="00DE46D4"/>
    <w:rsid w:val="00DF691D"/>
    <w:rsid w:val="00E25666"/>
    <w:rsid w:val="00E25EF7"/>
    <w:rsid w:val="00E456FA"/>
    <w:rsid w:val="00E61DE2"/>
    <w:rsid w:val="00E705E7"/>
    <w:rsid w:val="00E7176A"/>
    <w:rsid w:val="00E91D07"/>
    <w:rsid w:val="00EA36B8"/>
    <w:rsid w:val="00EB34DE"/>
    <w:rsid w:val="00EC3022"/>
    <w:rsid w:val="00EC53D6"/>
    <w:rsid w:val="00EE3519"/>
    <w:rsid w:val="00F25FEE"/>
    <w:rsid w:val="00F31271"/>
    <w:rsid w:val="00F47A45"/>
    <w:rsid w:val="00F609B3"/>
    <w:rsid w:val="00F61A06"/>
    <w:rsid w:val="00F61D5F"/>
    <w:rsid w:val="00F67034"/>
    <w:rsid w:val="00F71AF3"/>
    <w:rsid w:val="00F74467"/>
    <w:rsid w:val="00F90C8F"/>
    <w:rsid w:val="00F921A8"/>
    <w:rsid w:val="00F924B6"/>
    <w:rsid w:val="00FA40B5"/>
    <w:rsid w:val="00FA49C4"/>
    <w:rsid w:val="00FD1456"/>
    <w:rsid w:val="00FD5694"/>
    <w:rsid w:val="00FF0E0F"/>
    <w:rsid w:val="00FF641D"/>
    <w:rsid w:val="5F655B9F"/>
    <w:rsid w:val="63D48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DF0B3E8E-7407-414E-85DA-593F8657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shd w:val="clear" w:color="auto" w:fill="808080" w:themeFill="background1" w:themeFillShade="8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shd w:val="clear" w:color="auto" w:fill="A6A6A6" w:themeFill="background1" w:themeFillShade="A6"/>
      <w:tabs>
        <w:tab w:val="left" w:leader="dot" w:pos="72"/>
      </w:tabs>
      <w:spacing w:before="80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pBdr>
        <w:bottom w:val="dotted" w:sz="4" w:space="1" w:color="auto"/>
      </w:pBdr>
      <w:spacing w:before="40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1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e877b8a4-ea64-4fb7-b92d-da5100631d73"/>
  </ds:schemaRefs>
</ds:datastoreItem>
</file>

<file path=customXml/itemProps4.xml><?xml version="1.0" encoding="utf-8"?>
<ds:datastoreItem xmlns:ds="http://schemas.openxmlformats.org/officeDocument/2006/customXml" ds:itemID="{6819AECA-D9A1-46B4-9547-CC65FF4707DD}"/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1</TotalTime>
  <Pages>6</Pages>
  <Words>612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</vt:lpstr>
    </vt:vector>
  </TitlesOfParts>
  <Company>AT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subject/>
  <dc:creator>AT - Autoridade Tributária e Aduaneira</dc:creator>
  <cp:keywords/>
  <cp:lastModifiedBy>Paulo Rato</cp:lastModifiedBy>
  <cp:revision>121</cp:revision>
  <cp:lastPrinted>2018-04-12T00:26:00Z</cp:lastPrinted>
  <dcterms:created xsi:type="dcterms:W3CDTF">2023-02-02T01:29:00Z</dcterms:created>
  <dcterms:modified xsi:type="dcterms:W3CDTF">2023-02-27T16:15:00Z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1.0</vt:lpwstr>
  </property>
  <property fmtid="{D5CDD505-2E9C-101B-9397-08002B2CF9AE}" pid="13" name="NomeManual">
    <vt:lpwstr>Guia XML - Mensagem CC457A v1.0</vt:lpwstr>
  </property>
  <property fmtid="{D5CDD505-2E9C-101B-9397-08002B2CF9AE}" pid="14" name="data_Ano">
    <vt:lpwstr>9999</vt:lpwstr>
  </property>
  <property fmtid="{D5CDD505-2E9C-101B-9397-08002B2CF9AE}" pid="15" name="data_Mes">
    <vt:lpwstr>01</vt:lpwstr>
  </property>
  <property fmtid="{D5CDD505-2E9C-101B-9397-08002B2CF9AE}" pid="16" name="data_Mes_Extenso">
    <vt:lpwstr>Janeiro</vt:lpwstr>
  </property>
  <property fmtid="{D5CDD505-2E9C-101B-9397-08002B2CF9AE}" pid="17" name="data_Dia">
    <vt:lpwstr>01</vt:lpwstr>
  </property>
  <property fmtid="{D5CDD505-2E9C-101B-9397-08002B2CF9AE}" pid="18" name="siglaNucleo">
    <vt:lpwstr>ASA</vt:lpwstr>
  </property>
  <property fmtid="{D5CDD505-2E9C-101B-9397-08002B2CF9AE}" pid="19" name="Morada">
    <vt:lpwstr>Av. Eng. Duarte Pacheco, 28, 10.º</vt:lpwstr>
  </property>
  <property fmtid="{D5CDD505-2E9C-101B-9397-08002B2CF9AE}" pid="20" name="CodigoPostal">
    <vt:lpwstr>1099-013 LISBOA</vt:lpwstr>
  </property>
  <property fmtid="{D5CDD505-2E9C-101B-9397-08002B2CF9AE}" pid="21" name="Tel">
    <vt:lpwstr>213834861</vt:lpwstr>
  </property>
  <property fmtid="{D5CDD505-2E9C-101B-9397-08002B2CF9AE}" pid="22" name="Fax">
    <vt:lpwstr>0</vt:lpwstr>
  </property>
  <property fmtid="{D5CDD505-2E9C-101B-9397-08002B2CF9AE}" pid="23" name="Email">
    <vt:lpwstr>asa@at.gov.pt</vt:lpwstr>
  </property>
  <property fmtid="{D5CDD505-2E9C-101B-9397-08002B2CF9AE}" pid="24" name="codPai">
    <vt:lpwstr>6112</vt:lpwstr>
  </property>
  <property fmtid="{D5CDD505-2E9C-101B-9397-08002B2CF9AE}" pid="25" name="codServico">
    <vt:lpwstr>6820</vt:lpwstr>
  </property>
  <property fmtid="{D5CDD505-2E9C-101B-9397-08002B2CF9AE}" pid="26" name="ContentTypeId">
    <vt:lpwstr>0x010100A0688FD2439FF1438E53234DB692D2CB</vt:lpwstr>
  </property>
  <property fmtid="{D5CDD505-2E9C-101B-9397-08002B2CF9AE}" pid="27" name="MSIP_Label_e463cba9-5f6c-478d-9329-7b2295e4e8ed_Enabled">
    <vt:lpwstr>true</vt:lpwstr>
  </property>
  <property fmtid="{D5CDD505-2E9C-101B-9397-08002B2CF9AE}" pid="28" name="MSIP_Label_e463cba9-5f6c-478d-9329-7b2295e4e8ed_SetDate">
    <vt:lpwstr>2023-01-31T16:34:21Z</vt:lpwstr>
  </property>
  <property fmtid="{D5CDD505-2E9C-101B-9397-08002B2CF9AE}" pid="29" name="MSIP_Label_e463cba9-5f6c-478d-9329-7b2295e4e8ed_Method">
    <vt:lpwstr>Standard</vt:lpwstr>
  </property>
  <property fmtid="{D5CDD505-2E9C-101B-9397-08002B2CF9AE}" pid="30" name="MSIP_Label_e463cba9-5f6c-478d-9329-7b2295e4e8ed_Name">
    <vt:lpwstr>All Employees_2</vt:lpwstr>
  </property>
  <property fmtid="{D5CDD505-2E9C-101B-9397-08002B2CF9AE}" pid="31" name="MSIP_Label_e463cba9-5f6c-478d-9329-7b2295e4e8ed_SiteId">
    <vt:lpwstr>33440fc6-b7c7-412c-bb73-0e70b0198d5a</vt:lpwstr>
  </property>
  <property fmtid="{D5CDD505-2E9C-101B-9397-08002B2CF9AE}" pid="32" name="MSIP_Label_e463cba9-5f6c-478d-9329-7b2295e4e8ed_ActionId">
    <vt:lpwstr>c2c10363-e643-4288-88b6-d14dffa2fb1d</vt:lpwstr>
  </property>
  <property fmtid="{D5CDD505-2E9C-101B-9397-08002B2CF9AE}" pid="33" name="MSIP_Label_e463cba9-5f6c-478d-9329-7b2295e4e8ed_ContentBits">
    <vt:lpwstr>0</vt:lpwstr>
  </property>
  <property fmtid="{D5CDD505-2E9C-101B-9397-08002B2CF9AE}" pid="34" name="data">
    <vt:lpwstr>01-03-2023</vt:lpwstr>
  </property>
  <property fmtid="{D5CDD505-2E9C-101B-9397-08002B2CF9AE}" pid="35" name="MediaServiceImageTags">
    <vt:lpwstr/>
  </property>
</Properties>
</file>